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1AF76" w14:textId="5336BE4F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016A8F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16A8F">
        <w:rPr>
          <w:rFonts w:ascii="Corbel" w:hAnsi="Corbel"/>
          <w:bCs/>
          <w:i/>
        </w:rPr>
        <w:t>25</w:t>
      </w:r>
    </w:p>
    <w:p w14:paraId="74A4F00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39BC8CE" w14:textId="705002D2" w:rsidR="0085747A" w:rsidRDefault="0071620A" w:rsidP="00DE0E0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3B21">
        <w:rPr>
          <w:rFonts w:ascii="Corbel" w:hAnsi="Corbel"/>
          <w:i/>
          <w:smallCaps/>
          <w:sz w:val="24"/>
          <w:szCs w:val="24"/>
        </w:rPr>
        <w:t>202</w:t>
      </w:r>
      <w:r w:rsidR="00EB3CDC">
        <w:rPr>
          <w:rFonts w:ascii="Corbel" w:hAnsi="Corbel"/>
          <w:i/>
          <w:smallCaps/>
          <w:sz w:val="24"/>
          <w:szCs w:val="24"/>
        </w:rPr>
        <w:t>6</w:t>
      </w:r>
      <w:r w:rsidR="00853B21">
        <w:rPr>
          <w:rFonts w:ascii="Corbel" w:hAnsi="Corbel"/>
          <w:i/>
          <w:smallCaps/>
          <w:sz w:val="24"/>
          <w:szCs w:val="24"/>
        </w:rPr>
        <w:t>-202</w:t>
      </w:r>
      <w:r w:rsidR="00EB3CDC">
        <w:rPr>
          <w:rFonts w:ascii="Corbel" w:hAnsi="Corbel"/>
          <w:i/>
          <w:smallCaps/>
          <w:sz w:val="24"/>
          <w:szCs w:val="24"/>
        </w:rPr>
        <w:t>9</w:t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A7367DE" w14:textId="785EC11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D5777">
        <w:rPr>
          <w:rFonts w:ascii="Corbel" w:hAnsi="Corbel"/>
          <w:sz w:val="20"/>
          <w:szCs w:val="20"/>
        </w:rPr>
        <w:t>202</w:t>
      </w:r>
      <w:r w:rsidR="00EB3CDC">
        <w:rPr>
          <w:rFonts w:ascii="Corbel" w:hAnsi="Corbel"/>
          <w:sz w:val="20"/>
          <w:szCs w:val="20"/>
        </w:rPr>
        <w:t>7</w:t>
      </w:r>
      <w:r w:rsidR="004D5777">
        <w:rPr>
          <w:rFonts w:ascii="Corbel" w:hAnsi="Corbel"/>
          <w:sz w:val="20"/>
          <w:szCs w:val="20"/>
        </w:rPr>
        <w:t>/</w:t>
      </w:r>
      <w:r w:rsidR="00E81D14">
        <w:rPr>
          <w:rFonts w:ascii="Corbel" w:hAnsi="Corbel"/>
          <w:sz w:val="20"/>
          <w:szCs w:val="20"/>
        </w:rPr>
        <w:t>20</w:t>
      </w:r>
      <w:r w:rsidR="004D5777">
        <w:rPr>
          <w:rFonts w:ascii="Corbel" w:hAnsi="Corbel"/>
          <w:sz w:val="20"/>
          <w:szCs w:val="20"/>
        </w:rPr>
        <w:t>2</w:t>
      </w:r>
      <w:r w:rsidR="00EB3CDC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6864921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45E3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E1A982E" w14:textId="77777777" w:rsidTr="00B819C8">
        <w:tc>
          <w:tcPr>
            <w:tcW w:w="2694" w:type="dxa"/>
            <w:vAlign w:val="center"/>
          </w:tcPr>
          <w:p w14:paraId="152A5A7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DC9A5D" w14:textId="0D897F2A" w:rsidR="0085747A" w:rsidRPr="002639F6" w:rsidRDefault="009A531F" w:rsidP="002639F6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i wychowania dzieci o specjalnych potrzebach edukacyjnych</w:t>
            </w:r>
            <w:r w:rsidR="002A70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6C2A95AF" w14:textId="77777777" w:rsidTr="00B819C8">
        <w:tc>
          <w:tcPr>
            <w:tcW w:w="2694" w:type="dxa"/>
            <w:vAlign w:val="center"/>
          </w:tcPr>
          <w:p w14:paraId="0D4D17F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19D574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C4E090D" w14:textId="77777777" w:rsidTr="00B819C8">
        <w:tc>
          <w:tcPr>
            <w:tcW w:w="2694" w:type="dxa"/>
            <w:vAlign w:val="center"/>
          </w:tcPr>
          <w:p w14:paraId="38BD58AE" w14:textId="6A6084DE" w:rsidR="0085747A" w:rsidRPr="009C54AE" w:rsidRDefault="004D57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2FFD9A9" w14:textId="022542DF" w:rsidR="0085747A" w:rsidRPr="00853B21" w:rsidRDefault="00853B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3B2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4906A939" w14:textId="77777777" w:rsidTr="00B819C8">
        <w:tc>
          <w:tcPr>
            <w:tcW w:w="2694" w:type="dxa"/>
            <w:vAlign w:val="center"/>
          </w:tcPr>
          <w:p w14:paraId="18BE1D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863E08" w14:textId="139AAF83" w:rsidR="00ED72AE" w:rsidRPr="009C54AE" w:rsidRDefault="00ED72AE" w:rsidP="004D5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D577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ACE4E2A" w14:textId="77777777" w:rsidTr="00B819C8">
        <w:tc>
          <w:tcPr>
            <w:tcW w:w="2694" w:type="dxa"/>
            <w:vAlign w:val="center"/>
          </w:tcPr>
          <w:p w14:paraId="1F96D4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59DF09" w14:textId="77777777" w:rsidR="0085747A" w:rsidRPr="009C54AE" w:rsidRDefault="002639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</w:t>
            </w:r>
            <w:r w:rsidR="00CB4CA5">
              <w:rPr>
                <w:rFonts w:ascii="Corbel" w:hAnsi="Corbel"/>
                <w:b w:val="0"/>
                <w:sz w:val="24"/>
                <w:szCs w:val="24"/>
              </w:rPr>
              <w:t xml:space="preserve"> Pedagogika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Opiekuńczo-W</w:t>
            </w:r>
            <w:r w:rsidR="00ED72AE"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523EBB3C" w14:textId="77777777" w:rsidTr="00B819C8">
        <w:tc>
          <w:tcPr>
            <w:tcW w:w="2694" w:type="dxa"/>
            <w:vAlign w:val="center"/>
          </w:tcPr>
          <w:p w14:paraId="4799585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DE7BC2" w14:textId="51BD16C3" w:rsidR="0085747A" w:rsidRPr="009C54AE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7951DB"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277E0290" w14:textId="77777777" w:rsidTr="00B819C8">
        <w:tc>
          <w:tcPr>
            <w:tcW w:w="2694" w:type="dxa"/>
            <w:vAlign w:val="center"/>
          </w:tcPr>
          <w:p w14:paraId="4BA1CD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4281E6" w14:textId="77777777" w:rsidR="0085747A" w:rsidRPr="009C54AE" w:rsidRDefault="00ED72AE" w:rsidP="00ED72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1FBEC4F5" w14:textId="77777777" w:rsidTr="00B819C8">
        <w:tc>
          <w:tcPr>
            <w:tcW w:w="2694" w:type="dxa"/>
            <w:vAlign w:val="center"/>
          </w:tcPr>
          <w:p w14:paraId="283516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9A9124" w14:textId="2067AD5C" w:rsidR="0085747A" w:rsidRPr="009C54AE" w:rsidRDefault="00780C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39F6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60E585D3" w14:textId="77777777" w:rsidTr="00B819C8">
        <w:tc>
          <w:tcPr>
            <w:tcW w:w="2694" w:type="dxa"/>
            <w:vAlign w:val="center"/>
          </w:tcPr>
          <w:p w14:paraId="7496AB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36303D" w14:textId="2E69D7F7" w:rsidR="0085747A" w:rsidRPr="009C54AE" w:rsidRDefault="002639F6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951D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ED72AE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7951DB">
              <w:rPr>
                <w:rFonts w:ascii="Corbel" w:hAnsi="Corbel"/>
                <w:b w:val="0"/>
                <w:sz w:val="24"/>
                <w:szCs w:val="24"/>
              </w:rPr>
              <w:t>4</w:t>
            </w:r>
            <w:r>
              <w:rPr>
                <w:rFonts w:ascii="Corbel" w:hAnsi="Corbel"/>
                <w:b w:val="0"/>
                <w:sz w:val="24"/>
                <w:szCs w:val="24"/>
              </w:rPr>
              <w:t>. semestr</w:t>
            </w:r>
          </w:p>
        </w:tc>
      </w:tr>
      <w:tr w:rsidR="0085747A" w:rsidRPr="009C54AE" w14:paraId="3B640215" w14:textId="77777777" w:rsidTr="00B819C8">
        <w:tc>
          <w:tcPr>
            <w:tcW w:w="2694" w:type="dxa"/>
            <w:vAlign w:val="center"/>
          </w:tcPr>
          <w:p w14:paraId="604BDE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A5741A" w14:textId="77777777" w:rsidR="0085747A" w:rsidRPr="009C54AE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561775E" w14:textId="77777777" w:rsidTr="00B819C8">
        <w:tc>
          <w:tcPr>
            <w:tcW w:w="2694" w:type="dxa"/>
            <w:vAlign w:val="center"/>
          </w:tcPr>
          <w:p w14:paraId="06B0A40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91E741" w14:textId="77777777" w:rsidR="00923D7D" w:rsidRPr="009C54AE" w:rsidRDefault="00ED72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C7D09DA" w14:textId="77777777" w:rsidTr="00B819C8">
        <w:tc>
          <w:tcPr>
            <w:tcW w:w="2694" w:type="dxa"/>
            <w:vAlign w:val="center"/>
          </w:tcPr>
          <w:p w14:paraId="572D00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8A6622" w14:textId="38743D48" w:rsidR="0085747A" w:rsidRPr="009C54AE" w:rsidRDefault="002639F6" w:rsidP="001713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D72A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171328">
              <w:rPr>
                <w:rFonts w:ascii="Corbel" w:hAnsi="Corbel"/>
                <w:b w:val="0"/>
                <w:sz w:val="24"/>
                <w:szCs w:val="24"/>
              </w:rPr>
              <w:t xml:space="preserve">Izabela </w:t>
            </w:r>
            <w:proofErr w:type="spellStart"/>
            <w:r w:rsidR="00171328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5747A" w:rsidRPr="009C54AE" w14:paraId="0A9ECE97" w14:textId="77777777" w:rsidTr="00B819C8">
        <w:tc>
          <w:tcPr>
            <w:tcW w:w="2694" w:type="dxa"/>
            <w:vAlign w:val="center"/>
          </w:tcPr>
          <w:p w14:paraId="63EFF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283C52" w14:textId="77777777" w:rsidR="00ED72AE" w:rsidRPr="009C54AE" w:rsidRDefault="00ED72AE" w:rsidP="002639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681E3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5B258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A885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0CB67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6936E88" w14:textId="77777777" w:rsidTr="00ED72A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7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37A4B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1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2B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5D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23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8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24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9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64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8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FABF07E" w14:textId="77777777" w:rsidTr="00ED72A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796" w14:textId="5F15E0E4" w:rsidR="00015B8F" w:rsidRPr="009C54AE" w:rsidRDefault="00C94D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D778" w14:textId="5E5FB444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BF21" w14:textId="6FE1442B" w:rsidR="00015B8F" w:rsidRPr="009C54AE" w:rsidRDefault="001713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39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1F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F8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6D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19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B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9B20" w14:textId="340FA444" w:rsidR="00015B8F" w:rsidRPr="009C54AE" w:rsidRDefault="001713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235F1C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886D1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CE5F2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E262E4B" w14:textId="77777777" w:rsidR="0085747A" w:rsidRPr="00ED72AE" w:rsidRDefault="00263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eastAsia="MS Gothic" w:hAnsi="Corbel"/>
          <w:b w:val="0"/>
          <w:szCs w:val="24"/>
        </w:rPr>
        <w:t xml:space="preserve"> </w:t>
      </w:r>
      <w:r w:rsidR="0085747A" w:rsidRPr="002639F6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ED72A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9CAD12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C5CF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97580D" w14:textId="232207CB" w:rsidR="009C54AE" w:rsidRDefault="00E22FBC" w:rsidP="00AB48D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ED72AE">
        <w:rPr>
          <w:rFonts w:ascii="Corbel" w:hAnsi="Corbel"/>
          <w:b w:val="0"/>
          <w:szCs w:val="24"/>
        </w:rPr>
        <w:t>zaliczenie z oceną</w:t>
      </w:r>
    </w:p>
    <w:p w14:paraId="4B19E57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84813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6450B41" w14:textId="77777777" w:rsidTr="00745302">
        <w:tc>
          <w:tcPr>
            <w:tcW w:w="9670" w:type="dxa"/>
          </w:tcPr>
          <w:p w14:paraId="655DC7EF" w14:textId="77777777" w:rsidR="0085747A" w:rsidRPr="009C54AE" w:rsidRDefault="00ED72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specjalnej</w:t>
            </w:r>
            <w:r w:rsidR="00263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9CC1B6D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CD6A3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1BE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697467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76F43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Style w:val="TableGrid"/>
        <w:tblW w:w="9670" w:type="dxa"/>
        <w:tblInd w:w="106" w:type="dxa"/>
        <w:tblCellMar>
          <w:top w:w="43" w:type="dxa"/>
          <w:left w:w="116" w:type="dxa"/>
          <w:right w:w="111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ED72AE" w:rsidRPr="00ED72AE" w14:paraId="7398FE50" w14:textId="77777777" w:rsidTr="00ED72AE">
        <w:trPr>
          <w:trHeight w:val="76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73B2" w14:textId="77777777" w:rsidR="00ED72AE" w:rsidRPr="00ED72AE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3BAB" w14:textId="77777777" w:rsidR="00ED72AE" w:rsidRPr="00ED72AE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Zaznajomienie z wybranymi koncepcjami z zakresu i</w:t>
            </w:r>
            <w:r>
              <w:rPr>
                <w:rFonts w:ascii="Corbel" w:hAnsi="Corbel"/>
                <w:sz w:val="24"/>
                <w:szCs w:val="24"/>
              </w:rPr>
              <w:t>stoty</w:t>
            </w:r>
            <w:r>
              <w:rPr>
                <w:rFonts w:ascii="Corbel" w:hAnsi="Corbel"/>
                <w:sz w:val="24"/>
                <w:szCs w:val="24"/>
              </w:rPr>
              <w:tab/>
              <w:t xml:space="preserve"> kształcenia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i wychowania dzieci i młodzieży ze specjalnymi potrzebami edukacyjnymi</w:t>
            </w:r>
            <w:r w:rsidR="002639F6">
              <w:rPr>
                <w:rFonts w:ascii="Corbel" w:hAnsi="Corbel"/>
                <w:sz w:val="24"/>
                <w:szCs w:val="24"/>
              </w:rPr>
              <w:t>.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D72AE" w:rsidRPr="00ED72AE" w14:paraId="44E42210" w14:textId="77777777" w:rsidTr="00B17991">
        <w:trPr>
          <w:trHeight w:val="6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1322E" w14:textId="77777777" w:rsidR="00ED72AE" w:rsidRPr="00ED72AE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EF6EF" w14:textId="77777777" w:rsidR="00ED72AE" w:rsidRPr="00ED72AE" w:rsidRDefault="00ED72AE" w:rsidP="00E1587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Pogłębienie wiedzy dotyczącej planowania i realizowania edukacji, terapii i opieki dzieci i młodzieży ze specjalnymi potrzebami</w:t>
            </w:r>
            <w:r w:rsidR="00263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72AE" w:rsidRPr="00ED72AE" w14:paraId="4F926BA8" w14:textId="77777777" w:rsidTr="00B17991">
        <w:trPr>
          <w:trHeight w:val="121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BA796" w14:textId="77777777" w:rsidR="00ED72AE" w:rsidRPr="00ED72AE" w:rsidRDefault="00ED72AE" w:rsidP="00B17991">
            <w:pPr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154A" w14:textId="77777777" w:rsidR="00ED72AE" w:rsidRPr="00ED72AE" w:rsidRDefault="00ED72AE" w:rsidP="00E15876">
            <w:pPr>
              <w:ind w:right="2"/>
              <w:jc w:val="both"/>
              <w:rPr>
                <w:rFonts w:ascii="Corbel" w:hAnsi="Corbel"/>
                <w:sz w:val="24"/>
                <w:szCs w:val="24"/>
              </w:rPr>
            </w:pPr>
            <w:r w:rsidRPr="00ED72AE">
              <w:rPr>
                <w:rFonts w:ascii="Corbel" w:hAnsi="Corbel"/>
                <w:sz w:val="24"/>
                <w:szCs w:val="24"/>
              </w:rPr>
              <w:t>Doskonalenie umiejętności organizowania i podejmowania działań o charakterze indywidualnym i zespołowym wobec dzieci i młodzieży ze specjalnymi potrzeb</w:t>
            </w:r>
            <w:r>
              <w:rPr>
                <w:rFonts w:ascii="Corbel" w:hAnsi="Corbel"/>
                <w:sz w:val="24"/>
                <w:szCs w:val="24"/>
              </w:rPr>
              <w:t>ami edukacyjnymi i ich rodziców jak i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 opiekunów.</w:t>
            </w:r>
          </w:p>
        </w:tc>
      </w:tr>
    </w:tbl>
    <w:p w14:paraId="3F38F9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CB6BA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1EE753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65313A6" w14:textId="77777777" w:rsidTr="00ED72AE">
        <w:tc>
          <w:tcPr>
            <w:tcW w:w="1681" w:type="dxa"/>
            <w:vAlign w:val="center"/>
          </w:tcPr>
          <w:p w14:paraId="5413564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4DBA0F4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4E1F4CE" w14:textId="48BA5AD3" w:rsidR="004D5777" w:rsidRPr="009C54AE" w:rsidRDefault="004D577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6B7944D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854B0EA" w14:textId="77777777" w:rsidTr="00ED72AE">
        <w:tc>
          <w:tcPr>
            <w:tcW w:w="1681" w:type="dxa"/>
          </w:tcPr>
          <w:p w14:paraId="5C2580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5BE9280" w14:textId="511BF3D2" w:rsidR="002639F6" w:rsidRPr="002639F6" w:rsidRDefault="00ED72AE" w:rsidP="002A708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</w:t>
            </w:r>
            <w:r w:rsidRPr="00ED72AE">
              <w:rPr>
                <w:rFonts w:ascii="Corbel" w:hAnsi="Corbel"/>
                <w:sz w:val="24"/>
                <w:szCs w:val="24"/>
              </w:rPr>
              <w:t xml:space="preserve">harakteryzuje </w:t>
            </w:r>
            <w:r w:rsidR="002A7085">
              <w:rPr>
                <w:rFonts w:ascii="Corbel" w:hAnsi="Corbel"/>
                <w:sz w:val="24"/>
                <w:szCs w:val="24"/>
              </w:rPr>
              <w:t xml:space="preserve">potrzeby dziecka </w:t>
            </w:r>
            <w:r w:rsidR="00BC304F">
              <w:rPr>
                <w:rFonts w:ascii="Corbel" w:hAnsi="Corbel"/>
                <w:sz w:val="24"/>
                <w:szCs w:val="24"/>
              </w:rPr>
              <w:t>w kontekście zaburzeń rozwojowych.</w:t>
            </w:r>
          </w:p>
        </w:tc>
        <w:tc>
          <w:tcPr>
            <w:tcW w:w="1865" w:type="dxa"/>
          </w:tcPr>
          <w:p w14:paraId="1B070B99" w14:textId="77777777" w:rsidR="0085747A" w:rsidRPr="009C54AE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1CD4B803" w14:textId="77777777" w:rsidTr="00ED72AE">
        <w:tc>
          <w:tcPr>
            <w:tcW w:w="1681" w:type="dxa"/>
          </w:tcPr>
          <w:p w14:paraId="6413F40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C855D1F" w14:textId="55D3759D" w:rsidR="0085747A" w:rsidRPr="00ED72AE" w:rsidRDefault="00E15876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Scharakteryzuje znaczenie więzi społecznych w procesie edukacji dzieci ze specjalnymi potrzebami edukacyjnymi. </w:t>
            </w:r>
          </w:p>
        </w:tc>
        <w:tc>
          <w:tcPr>
            <w:tcW w:w="1865" w:type="dxa"/>
          </w:tcPr>
          <w:p w14:paraId="53527163" w14:textId="77777777" w:rsidR="0085747A" w:rsidRPr="009C54AE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6A837D42" w14:textId="77777777" w:rsidTr="00ED72AE">
        <w:tc>
          <w:tcPr>
            <w:tcW w:w="1681" w:type="dxa"/>
          </w:tcPr>
          <w:p w14:paraId="27A404C9" w14:textId="77777777" w:rsidR="0085747A" w:rsidRPr="009C54AE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A58679D" w14:textId="6D92CA5C" w:rsidR="0085747A" w:rsidRPr="00ED72AE" w:rsidRDefault="00E15876" w:rsidP="00E15876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Wymieni i opisze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>
              <w:rPr>
                <w:rFonts w:ascii="Corbel" w:hAnsi="Corbel"/>
                <w:sz w:val="24"/>
                <w:szCs w:val="24"/>
              </w:rPr>
              <w:t>style i strategie pracy pedagogicznej z uczniem spec</w:t>
            </w:r>
            <w:r>
              <w:rPr>
                <w:rFonts w:ascii="Corbel" w:hAnsi="Corbel"/>
                <w:sz w:val="24"/>
                <w:szCs w:val="24"/>
              </w:rPr>
              <w:t>jalnymi potrzebami edukacyjnymi</w:t>
            </w:r>
            <w:r w:rsidR="00243EC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0C8BCEA6" w14:textId="77777777" w:rsidR="0085747A" w:rsidRPr="009C54AE" w:rsidRDefault="00ED7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D72AE" w:rsidRPr="009C54AE" w14:paraId="0D87DEEC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4DB4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CE7A" w14:textId="2BD75617" w:rsidR="00ED72AE" w:rsidRPr="00ED72AE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Przedstawi propozycję oddziaływań w ramach pomocy psychologiczno-pedagogicznej  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>
              <w:rPr>
                <w:rFonts w:ascii="Corbel" w:hAnsi="Corbel"/>
                <w:sz w:val="24"/>
                <w:szCs w:val="24"/>
              </w:rPr>
              <w:t>wobec uczniów</w:t>
            </w:r>
            <w:r>
              <w:rPr>
                <w:rFonts w:ascii="Corbel" w:hAnsi="Corbel"/>
                <w:sz w:val="24"/>
                <w:szCs w:val="24"/>
              </w:rPr>
              <w:t xml:space="preserve"> ze </w:t>
            </w:r>
            <w:r w:rsidR="008B4312">
              <w:rPr>
                <w:rFonts w:ascii="Corbel" w:hAnsi="Corbel"/>
                <w:sz w:val="24"/>
                <w:szCs w:val="24"/>
              </w:rPr>
              <w:t xml:space="preserve"> specjalnymi potrzebami edukacyjnymi)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0139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ED72AE" w:rsidRPr="009C54AE" w14:paraId="0C1EBED9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6E9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4CF" w14:textId="7F4EDFDF" w:rsidR="00ED72AE" w:rsidRPr="00243ECC" w:rsidRDefault="00984C4A" w:rsidP="00984C4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Zdiagnozuje i </w:t>
            </w:r>
            <w:r w:rsidR="00243ECC">
              <w:rPr>
                <w:rFonts w:ascii="Corbel" w:hAnsi="Corbel"/>
                <w:sz w:val="24"/>
                <w:szCs w:val="24"/>
              </w:rPr>
              <w:t>z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 xml:space="preserve">interpretuje sytuacje </w:t>
            </w:r>
            <w:r>
              <w:rPr>
                <w:rFonts w:ascii="Corbel" w:hAnsi="Corbel"/>
                <w:sz w:val="24"/>
                <w:szCs w:val="24"/>
              </w:rPr>
              <w:t>społeczne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B4312">
              <w:rPr>
                <w:rFonts w:ascii="Corbel" w:hAnsi="Corbel"/>
                <w:sz w:val="24"/>
                <w:szCs w:val="24"/>
              </w:rPr>
              <w:t xml:space="preserve">i rewalidacyjne </w:t>
            </w:r>
            <w:r>
              <w:rPr>
                <w:rFonts w:ascii="Corbel" w:hAnsi="Corbel"/>
                <w:sz w:val="24"/>
                <w:szCs w:val="24"/>
              </w:rPr>
              <w:t xml:space="preserve">dzieci i młodzieży ze specjalnymi potrzebami </w:t>
            </w:r>
            <w:r w:rsidR="00EA6737">
              <w:rPr>
                <w:rFonts w:ascii="Corbel" w:hAnsi="Corbel"/>
                <w:sz w:val="24"/>
                <w:szCs w:val="24"/>
              </w:rPr>
              <w:t>rozwojowymi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B6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D72AE" w:rsidRPr="009C54AE" w14:paraId="52B52B24" w14:textId="77777777" w:rsidTr="00ED72AE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E50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E5F" w14:textId="459F95F1" w:rsidR="00ED72AE" w:rsidRPr="00ED72AE" w:rsidRDefault="00EA6737" w:rsidP="00EA673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Zweryfikuje swoje kompetencje pedagogiczne niezbędne do pracy z dziećmi i młodzieżą ze specjalnymi potrzebami</w:t>
            </w:r>
            <w:r w:rsidR="00ED72AE" w:rsidRPr="00ED72AE">
              <w:rPr>
                <w:rFonts w:ascii="Corbel" w:hAnsi="Corbel"/>
                <w:sz w:val="24"/>
                <w:szCs w:val="24"/>
              </w:rPr>
              <w:t>, posiada motywację do samokształcenia i samorozwoju</w:t>
            </w:r>
            <w:r w:rsidR="0031231C">
              <w:rPr>
                <w:rFonts w:ascii="Corbel" w:hAnsi="Corbel"/>
                <w:sz w:val="24"/>
                <w:szCs w:val="24"/>
              </w:rPr>
              <w:t xml:space="preserve"> w celu pomocy</w:t>
            </w:r>
            <w:r>
              <w:rPr>
                <w:rFonts w:ascii="Corbel" w:hAnsi="Corbel"/>
                <w:sz w:val="24"/>
                <w:szCs w:val="24"/>
              </w:rPr>
              <w:t xml:space="preserve"> im.</w:t>
            </w:r>
            <w:r w:rsidR="0031231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BE6" w14:textId="77777777" w:rsidR="00ED72AE" w:rsidRPr="009C54AE" w:rsidRDefault="00ED72AE" w:rsidP="00B179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B44F6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5A82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E43C359" w14:textId="77777777" w:rsidR="00C92758" w:rsidRPr="009C54AE" w:rsidRDefault="00C92758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97BA8D" w14:textId="68FAC013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944F1">
        <w:rPr>
          <w:rFonts w:ascii="Corbel" w:hAnsi="Corbel"/>
          <w:sz w:val="24"/>
          <w:szCs w:val="24"/>
        </w:rPr>
        <w:t>Problematyka ćwiczeń audytoryjnych</w:t>
      </w:r>
    </w:p>
    <w:p w14:paraId="76A776A2" w14:textId="77777777" w:rsidR="004944F1" w:rsidRPr="004944F1" w:rsidRDefault="004944F1" w:rsidP="004944F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05F40D" w14:textId="77777777" w:rsidTr="00CA5BF1">
        <w:trPr>
          <w:trHeight w:val="283"/>
        </w:trPr>
        <w:tc>
          <w:tcPr>
            <w:tcW w:w="9520" w:type="dxa"/>
          </w:tcPr>
          <w:p w14:paraId="79DC787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1328" w:rsidRPr="009C54AE" w14:paraId="3CA2422E" w14:textId="77777777" w:rsidTr="00CA5BF1">
        <w:trPr>
          <w:trHeight w:val="283"/>
        </w:trPr>
        <w:tc>
          <w:tcPr>
            <w:tcW w:w="9520" w:type="dxa"/>
          </w:tcPr>
          <w:p w14:paraId="575A41FC" w14:textId="6EA8972D" w:rsidR="00171328" w:rsidRPr="009C54AE" w:rsidRDefault="00171328" w:rsidP="001713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Dziecko o specjalnych potrzebach edukacyjnych w systemach pomocy i edukacji w Polsce</w:t>
            </w:r>
          </w:p>
        </w:tc>
      </w:tr>
      <w:tr w:rsidR="009A531F" w:rsidRPr="009C54AE" w14:paraId="73C7E98F" w14:textId="77777777" w:rsidTr="00CA5BF1">
        <w:trPr>
          <w:trHeight w:val="283"/>
        </w:trPr>
        <w:tc>
          <w:tcPr>
            <w:tcW w:w="9520" w:type="dxa"/>
          </w:tcPr>
          <w:p w14:paraId="04600C63" w14:textId="57580A9C" w:rsidR="009A531F" w:rsidRDefault="009A531F" w:rsidP="001713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 xml:space="preserve">Kształcenia i wychowania uczniów ze specjalnymi potrzebami edukacyjnymi przegląd </w:t>
            </w:r>
            <w:r w:rsidRPr="00A625CA">
              <w:rPr>
                <w:rFonts w:ascii="Corbel" w:hAnsi="Corbel"/>
                <w:sz w:val="24"/>
                <w:szCs w:val="24"/>
              </w:rPr>
              <w:lastRenderedPageBreak/>
              <w:t>wybranych koncepcji.</w:t>
            </w:r>
          </w:p>
        </w:tc>
      </w:tr>
      <w:tr w:rsidR="00171328" w:rsidRPr="009C54AE" w14:paraId="6470A6B6" w14:textId="77777777" w:rsidTr="00CA5BF1">
        <w:trPr>
          <w:trHeight w:val="283"/>
        </w:trPr>
        <w:tc>
          <w:tcPr>
            <w:tcW w:w="9520" w:type="dxa"/>
          </w:tcPr>
          <w:p w14:paraId="0A0B094E" w14:textId="6261ABCE" w:rsidR="00171328" w:rsidRPr="009C54AE" w:rsidRDefault="00171328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lastRenderedPageBreak/>
              <w:t xml:space="preserve">Pomoc psychologiczno-pedagogiczna wobec uczniów ze specjalnymi potrzebami w Polsce </w:t>
            </w:r>
            <w:r w:rsidR="00BC4770">
              <w:rPr>
                <w:rFonts w:ascii="Corbel" w:hAnsi="Corbel"/>
                <w:sz w:val="24"/>
                <w:szCs w:val="24"/>
              </w:rPr>
              <w:br/>
            </w:r>
            <w:r w:rsidRPr="00A625CA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625CA">
              <w:rPr>
                <w:rFonts w:ascii="Corbel" w:hAnsi="Corbel"/>
                <w:sz w:val="24"/>
                <w:szCs w:val="24"/>
              </w:rPr>
              <w:t>świetle aktualnych regulacji prawnych.</w:t>
            </w:r>
          </w:p>
        </w:tc>
      </w:tr>
      <w:tr w:rsidR="009A531F" w:rsidRPr="009C54AE" w14:paraId="792F3680" w14:textId="77777777" w:rsidTr="00CA5BF1">
        <w:trPr>
          <w:trHeight w:val="283"/>
        </w:trPr>
        <w:tc>
          <w:tcPr>
            <w:tcW w:w="9520" w:type="dxa"/>
          </w:tcPr>
          <w:p w14:paraId="73A417BA" w14:textId="0EFD0AAE" w:rsidR="009A531F" w:rsidRPr="00A625CA" w:rsidRDefault="009A531F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Style i strategie pracy pedagogicznej z uczniem ze specjalnymi potrzebami edukacyjnymi – poziom diagnostyczny, poziom programowy, poziom praktyczny.</w:t>
            </w:r>
          </w:p>
        </w:tc>
      </w:tr>
      <w:tr w:rsidR="00171328" w:rsidRPr="009C54AE" w14:paraId="32676077" w14:textId="77777777" w:rsidTr="00CA5BF1">
        <w:trPr>
          <w:trHeight w:val="283"/>
        </w:trPr>
        <w:tc>
          <w:tcPr>
            <w:tcW w:w="9520" w:type="dxa"/>
          </w:tcPr>
          <w:p w14:paraId="7A127D8C" w14:textId="42EC91C4" w:rsidR="00171328" w:rsidRPr="009C54AE" w:rsidRDefault="00171328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25CA">
              <w:rPr>
                <w:rFonts w:ascii="Corbel" w:hAnsi="Corbel"/>
                <w:sz w:val="24"/>
                <w:szCs w:val="24"/>
              </w:rPr>
              <w:t>Problemy rozwojowe dziecka a specjalne potrzeby.</w:t>
            </w:r>
          </w:p>
        </w:tc>
      </w:tr>
      <w:tr w:rsidR="00A625CA" w:rsidRPr="009C54AE" w14:paraId="7EE93505" w14:textId="77777777" w:rsidTr="00CA5BF1">
        <w:trPr>
          <w:trHeight w:val="283"/>
        </w:trPr>
        <w:tc>
          <w:tcPr>
            <w:tcW w:w="9520" w:type="dxa"/>
          </w:tcPr>
          <w:p w14:paraId="71705E94" w14:textId="77777777" w:rsidR="00A625CA" w:rsidRPr="00A625CA" w:rsidRDefault="00A625CA" w:rsidP="00EA673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625CA">
              <w:rPr>
                <w:rFonts w:ascii="Corbel" w:hAnsi="Corbel"/>
                <w:sz w:val="24"/>
              </w:rPr>
              <w:t xml:space="preserve">Wyzwania edukacji i rewalidacji. </w:t>
            </w:r>
          </w:p>
        </w:tc>
      </w:tr>
      <w:tr w:rsidR="009A531F" w:rsidRPr="009C54AE" w14:paraId="547A7D90" w14:textId="77777777" w:rsidTr="00CA5BF1">
        <w:trPr>
          <w:trHeight w:val="283"/>
        </w:trPr>
        <w:tc>
          <w:tcPr>
            <w:tcW w:w="9520" w:type="dxa"/>
          </w:tcPr>
          <w:p w14:paraId="53A3F853" w14:textId="564BB5F1" w:rsidR="009A531F" w:rsidRPr="00A625CA" w:rsidRDefault="009A531F" w:rsidP="009A531F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625CA">
              <w:rPr>
                <w:rFonts w:ascii="Corbel" w:hAnsi="Corbel"/>
                <w:sz w:val="24"/>
              </w:rPr>
              <w:t>Działania edukacyjno-terapeutyczne i opiekuńcze wobec dzieci i młodzieży ze specjalnymi potrzebami oraz działania wspierające ich rodziny - ćwiczenia praktyczne</w:t>
            </w:r>
            <w:r>
              <w:rPr>
                <w:rFonts w:ascii="Corbel" w:hAnsi="Corbel"/>
                <w:sz w:val="24"/>
              </w:rPr>
              <w:t>, opis przypadków</w:t>
            </w:r>
            <w:r w:rsidRPr="00A625CA">
              <w:rPr>
                <w:rFonts w:ascii="Corbel" w:hAnsi="Corbel"/>
                <w:sz w:val="24"/>
              </w:rPr>
              <w:t>.</w:t>
            </w:r>
          </w:p>
        </w:tc>
      </w:tr>
    </w:tbl>
    <w:p w14:paraId="0C89C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7B9A1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9D37C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7DB0E" w14:textId="77777777" w:rsidR="0085747A" w:rsidRPr="00EA6737" w:rsidRDefault="00153C41" w:rsidP="00243EC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A6737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EA6737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A6737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EA6737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A6737">
        <w:rPr>
          <w:rFonts w:ascii="Corbel" w:hAnsi="Corbel"/>
          <w:b w:val="0"/>
          <w:smallCaps w:val="0"/>
          <w:szCs w:val="24"/>
        </w:rPr>
        <w:t>praca w </w:t>
      </w:r>
      <w:r w:rsidR="0085747A" w:rsidRPr="00EA6737">
        <w:rPr>
          <w:rFonts w:ascii="Corbel" w:hAnsi="Corbel"/>
          <w:b w:val="0"/>
          <w:smallCaps w:val="0"/>
          <w:szCs w:val="24"/>
        </w:rPr>
        <w:t>grupach</w:t>
      </w:r>
      <w:r w:rsidR="0071620A" w:rsidRPr="00EA6737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A6737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EA6737">
        <w:rPr>
          <w:rFonts w:ascii="Corbel" w:hAnsi="Corbel"/>
          <w:b w:val="0"/>
          <w:smallCaps w:val="0"/>
          <w:szCs w:val="24"/>
        </w:rPr>
        <w:t>,</w:t>
      </w:r>
      <w:r w:rsidR="0085747A" w:rsidRPr="00EA6737">
        <w:rPr>
          <w:rFonts w:ascii="Corbel" w:hAnsi="Corbel"/>
          <w:b w:val="0"/>
          <w:smallCaps w:val="0"/>
          <w:szCs w:val="24"/>
        </w:rPr>
        <w:t xml:space="preserve"> dyskusja</w:t>
      </w:r>
      <w:r w:rsidR="00243ECC" w:rsidRPr="00EA6737">
        <w:rPr>
          <w:rFonts w:ascii="Corbel" w:hAnsi="Corbel"/>
          <w:b w:val="0"/>
          <w:smallCaps w:val="0"/>
          <w:szCs w:val="24"/>
        </w:rPr>
        <w:t>)</w:t>
      </w:r>
      <w:r w:rsidR="00BF2C41" w:rsidRPr="00EA6737">
        <w:rPr>
          <w:rFonts w:ascii="Corbel" w:hAnsi="Corbel"/>
          <w:b w:val="0"/>
          <w:smallCaps w:val="0"/>
          <w:szCs w:val="24"/>
        </w:rPr>
        <w:t xml:space="preserve"> </w:t>
      </w:r>
    </w:p>
    <w:p w14:paraId="066B7B7C" w14:textId="77777777" w:rsidR="00E960BB" w:rsidRPr="00EA673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6CFDE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54F65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A7BFBC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7762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C08CF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88667B0" w14:textId="77777777" w:rsidTr="00C92758">
        <w:tc>
          <w:tcPr>
            <w:tcW w:w="1962" w:type="dxa"/>
            <w:vAlign w:val="center"/>
          </w:tcPr>
          <w:p w14:paraId="290BBB1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215E18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C7A1FB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420366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2D3F5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531F" w:rsidRPr="009D083F" w14:paraId="529E4640" w14:textId="77777777" w:rsidTr="00C92758">
        <w:tc>
          <w:tcPr>
            <w:tcW w:w="1962" w:type="dxa"/>
          </w:tcPr>
          <w:p w14:paraId="6744AEAA" w14:textId="7DA91330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0EDA6E5" w14:textId="311F61F0" w:rsidR="009A531F" w:rsidRPr="00BC4770" w:rsidRDefault="009A531F" w:rsidP="0008046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 kolokwium</w:t>
            </w:r>
          </w:p>
        </w:tc>
        <w:tc>
          <w:tcPr>
            <w:tcW w:w="2117" w:type="dxa"/>
          </w:tcPr>
          <w:p w14:paraId="482871B0" w14:textId="0670B055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A531F" w:rsidRPr="009D083F" w14:paraId="78004494" w14:textId="77777777" w:rsidTr="00C92758">
        <w:tc>
          <w:tcPr>
            <w:tcW w:w="1962" w:type="dxa"/>
          </w:tcPr>
          <w:p w14:paraId="1CF9F2DF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BE724E3" w14:textId="7705D1F0" w:rsidR="009A531F" w:rsidRPr="00BC4770" w:rsidRDefault="009A531F" w:rsidP="0008046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Pr="00BC4770">
              <w:rPr>
                <w:rFonts w:ascii="Corbel" w:hAnsi="Corbel"/>
                <w:sz w:val="24"/>
                <w:szCs w:val="24"/>
              </w:rPr>
              <w:t xml:space="preserve"> </w:t>
            </w:r>
            <w:r w:rsidR="0008046C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2D7EE412" w14:textId="6F395B4E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A531F" w:rsidRPr="009D083F" w14:paraId="673850E1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CAE4" w14:textId="2ED2801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>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0AC" w14:textId="345D6FAC" w:rsidR="009A531F" w:rsidRPr="00BC4770" w:rsidRDefault="009A531F" w:rsidP="0008046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="00AB48DB" w:rsidRPr="00BC4770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8A24" w14:textId="436E0818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 xml:space="preserve"> ćwiczenia</w:t>
            </w:r>
          </w:p>
        </w:tc>
      </w:tr>
      <w:tr w:rsidR="009A531F" w:rsidRPr="009D083F" w14:paraId="24C8D276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4B7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9FC9" w14:textId="7F91FA83" w:rsidR="009A531F" w:rsidRPr="00BC4770" w:rsidRDefault="009A531F" w:rsidP="0008046C">
            <w:pPr>
              <w:spacing w:after="120" w:line="240" w:lineRule="auto"/>
              <w:rPr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Pr="00BC4770">
              <w:rPr>
                <w:rFonts w:ascii="Corbel" w:hAnsi="Corbel"/>
                <w:sz w:val="24"/>
                <w:szCs w:val="24"/>
              </w:rPr>
              <w:t xml:space="preserve"> </w:t>
            </w:r>
            <w:r w:rsidR="00AB48DB" w:rsidRPr="00BC4770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ACE0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A531F" w:rsidRPr="009D083F" w14:paraId="7BB72A63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BE7A" w14:textId="04A187C6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9D083F">
              <w:rPr>
                <w:rFonts w:ascii="Corbel" w:hAnsi="Corbel"/>
                <w:sz w:val="24"/>
                <w:szCs w:val="24"/>
              </w:rPr>
              <w:t>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E58" w14:textId="082CA76F" w:rsidR="009A531F" w:rsidRPr="00BC4770" w:rsidRDefault="009A531F" w:rsidP="0008046C">
            <w:pPr>
              <w:spacing w:after="120" w:line="240" w:lineRule="auto"/>
              <w:rPr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Pr="00BC4770">
              <w:rPr>
                <w:rFonts w:ascii="Corbel" w:hAnsi="Corbel"/>
                <w:sz w:val="24"/>
                <w:szCs w:val="24"/>
              </w:rPr>
              <w:t xml:space="preserve"> </w:t>
            </w:r>
            <w:r w:rsidR="00AB48DB" w:rsidRPr="00BC4770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F83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A531F" w:rsidRPr="009D083F" w14:paraId="305B59E8" w14:textId="77777777" w:rsidTr="00C92758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01D7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1E8" w14:textId="446595B2" w:rsidR="009A531F" w:rsidRPr="00BC4770" w:rsidRDefault="009A531F" w:rsidP="0008046C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BC4770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08046C">
              <w:rPr>
                <w:rFonts w:ascii="Corbel" w:hAnsi="Corbel"/>
                <w:sz w:val="24"/>
                <w:szCs w:val="24"/>
              </w:rPr>
              <w:t xml:space="preserve"> projekt,</w:t>
            </w:r>
            <w:r w:rsidRPr="00BC4770">
              <w:rPr>
                <w:rFonts w:ascii="Corbel" w:hAnsi="Corbel"/>
                <w:sz w:val="24"/>
                <w:szCs w:val="24"/>
              </w:rPr>
              <w:t xml:space="preserve"> </w:t>
            </w:r>
            <w:r w:rsidR="00AB48DB" w:rsidRPr="00BC4770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E218" w14:textId="77777777" w:rsidR="009A531F" w:rsidRPr="009D083F" w:rsidRDefault="009A531F" w:rsidP="009A531F">
            <w:pPr>
              <w:rPr>
                <w:rFonts w:ascii="Corbel" w:hAnsi="Corbel"/>
                <w:sz w:val="24"/>
                <w:szCs w:val="24"/>
              </w:rPr>
            </w:pPr>
            <w:r w:rsidRPr="009D083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B94F30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3CDE1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61FE953" w14:textId="77777777" w:rsidR="00923D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71FB09C" w14:textId="5E816856" w:rsidR="0008046C" w:rsidRDefault="0008046C" w:rsidP="0008046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aktywność na zajęciach</w:t>
      </w:r>
    </w:p>
    <w:p w14:paraId="05C70726" w14:textId="77777777" w:rsidR="0008046C" w:rsidRDefault="0008046C" w:rsidP="0008046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- przygotowanie pracy projektowej</w:t>
      </w:r>
    </w:p>
    <w:p w14:paraId="3F69F24E" w14:textId="77777777" w:rsidR="0008046C" w:rsidRDefault="0008046C" w:rsidP="0008046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- zaliczenie kolokwium pisemnego </w:t>
      </w:r>
      <w:r>
        <w:t xml:space="preserve">(0 -50 % </w:t>
      </w:r>
      <w:proofErr w:type="spellStart"/>
      <w:r>
        <w:t>ndst</w:t>
      </w:r>
      <w:proofErr w:type="spellEnd"/>
      <w:r>
        <w:t xml:space="preserve">, 51% – 60 % </w:t>
      </w:r>
      <w:proofErr w:type="spellStart"/>
      <w:r>
        <w:t>dost</w:t>
      </w:r>
      <w:proofErr w:type="spellEnd"/>
      <w:r>
        <w:t>, 61% - 70% +</w:t>
      </w:r>
      <w:proofErr w:type="spellStart"/>
      <w:r>
        <w:t>dost</w:t>
      </w:r>
      <w:proofErr w:type="spellEnd"/>
      <w:r>
        <w:t xml:space="preserve">, 71% - 80% dobry, 81% - 90% + dobry, 91% - 100% </w:t>
      </w:r>
      <w:proofErr w:type="spellStart"/>
      <w:r>
        <w:t>bdb</w:t>
      </w:r>
      <w:proofErr w:type="spellEnd"/>
      <w:r>
        <w:t>)</w:t>
      </w:r>
    </w:p>
    <w:p w14:paraId="077F6CA4" w14:textId="77777777" w:rsidR="00243ECC" w:rsidRPr="009C54AE" w:rsidRDefault="00243EC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E7789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E36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9F03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BBBD64A" w14:textId="77777777" w:rsidTr="003E1941">
        <w:tc>
          <w:tcPr>
            <w:tcW w:w="4962" w:type="dxa"/>
            <w:vAlign w:val="center"/>
          </w:tcPr>
          <w:p w14:paraId="4243ED1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2ECA67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D9078C5" w14:textId="77777777" w:rsidTr="00923D7D">
        <w:tc>
          <w:tcPr>
            <w:tcW w:w="4962" w:type="dxa"/>
          </w:tcPr>
          <w:p w14:paraId="4018964C" w14:textId="71984D6E" w:rsidR="0085747A" w:rsidRPr="00BC304F" w:rsidRDefault="00C61DC5" w:rsidP="00E313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>G</w:t>
            </w:r>
            <w:r w:rsidR="0085747A" w:rsidRPr="00BC304F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BC304F">
              <w:rPr>
                <w:rFonts w:ascii="Corbel" w:hAnsi="Corbel"/>
                <w:sz w:val="24"/>
                <w:szCs w:val="24"/>
              </w:rPr>
              <w:t> </w:t>
            </w:r>
            <w:r w:rsidR="0045729E" w:rsidRPr="00BC304F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BC30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C304F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BC304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A4AAB0B" w14:textId="22055DF6" w:rsidR="0085747A" w:rsidRPr="009C54AE" w:rsidRDefault="00780C9C" w:rsidP="001713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7132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E6F89E4" w14:textId="77777777" w:rsidTr="00923D7D">
        <w:tc>
          <w:tcPr>
            <w:tcW w:w="4962" w:type="dxa"/>
          </w:tcPr>
          <w:p w14:paraId="5A760B1C" w14:textId="77777777" w:rsidR="00C61DC5" w:rsidRPr="00BC30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 w:rsidRPr="00BC304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952096" w14:textId="77777777" w:rsidR="00C61DC5" w:rsidRPr="00BC304F" w:rsidRDefault="00C61DC5" w:rsidP="00D101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D1016A" w:rsidRPr="00BC304F">
              <w:rPr>
                <w:rFonts w:ascii="Corbel" w:hAnsi="Corbel"/>
                <w:sz w:val="24"/>
                <w:szCs w:val="24"/>
              </w:rPr>
              <w:t>w kolokwium</w:t>
            </w:r>
            <w:r w:rsidRPr="00BC304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101E84" w14:textId="7D5B4ACD" w:rsidR="00C61DC5" w:rsidRPr="009C54AE" w:rsidRDefault="007951D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97C66C3" w14:textId="77777777" w:rsidTr="00923D7D">
        <w:tc>
          <w:tcPr>
            <w:tcW w:w="4962" w:type="dxa"/>
          </w:tcPr>
          <w:p w14:paraId="2809C4CC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304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C304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C304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53D26">
              <w:rPr>
                <w:rFonts w:ascii="Corbel" w:hAnsi="Corbel"/>
                <w:sz w:val="24"/>
                <w:szCs w:val="24"/>
              </w:rPr>
              <w:t>:</w:t>
            </w:r>
          </w:p>
          <w:p w14:paraId="3B8FF5C4" w14:textId="77777777" w:rsidR="00053D26" w:rsidRDefault="00053D26" w:rsidP="00053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243ECC" w:rsidRPr="00BC304F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9CF9F34" w14:textId="763A1BEA" w:rsidR="00C61DC5" w:rsidRPr="00BC304F" w:rsidRDefault="00053D26" w:rsidP="00053D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kolokwium.</w:t>
            </w:r>
            <w:r w:rsidR="00243ECC" w:rsidRPr="00BC304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A7A41FD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F427428" w14:textId="77777777" w:rsidR="00053D26" w:rsidRDefault="00053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36EF613" w14:textId="5F5C9F09" w:rsidR="00053D26" w:rsidRDefault="00053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51DB">
              <w:rPr>
                <w:rFonts w:ascii="Corbel" w:hAnsi="Corbel"/>
                <w:sz w:val="24"/>
                <w:szCs w:val="24"/>
              </w:rPr>
              <w:t>2</w:t>
            </w:r>
          </w:p>
          <w:p w14:paraId="4D1B403E" w14:textId="005428D7" w:rsidR="00053D26" w:rsidRPr="009C54AE" w:rsidRDefault="00053D2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51D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5747A" w:rsidRPr="009C54AE" w14:paraId="5234DFE7" w14:textId="77777777" w:rsidTr="00923D7D">
        <w:tc>
          <w:tcPr>
            <w:tcW w:w="4962" w:type="dxa"/>
          </w:tcPr>
          <w:p w14:paraId="247F1152" w14:textId="02E3250D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C83F65" w14:textId="6FE530B5" w:rsidR="0085747A" w:rsidRPr="009C54AE" w:rsidRDefault="001713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D6D6A45" w14:textId="77777777" w:rsidTr="00923D7D">
        <w:tc>
          <w:tcPr>
            <w:tcW w:w="4962" w:type="dxa"/>
          </w:tcPr>
          <w:p w14:paraId="517E95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037881D" w14:textId="686A4E3F" w:rsidR="0085747A" w:rsidRPr="009C54AE" w:rsidRDefault="001713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992B99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CE622D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304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15F473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5F3FCAF" w14:textId="77777777" w:rsidTr="0071620A">
        <w:trPr>
          <w:trHeight w:val="397"/>
        </w:trPr>
        <w:tc>
          <w:tcPr>
            <w:tcW w:w="3544" w:type="dxa"/>
          </w:tcPr>
          <w:p w14:paraId="5F3ABC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6CBF4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494B33B" w14:textId="77777777" w:rsidTr="0071620A">
        <w:trPr>
          <w:trHeight w:val="397"/>
        </w:trPr>
        <w:tc>
          <w:tcPr>
            <w:tcW w:w="3544" w:type="dxa"/>
          </w:tcPr>
          <w:p w14:paraId="3C31AE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FC5D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7ACD13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E35C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C4EA76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B5878C" w14:textId="77777777" w:rsidTr="0071620A">
        <w:trPr>
          <w:trHeight w:val="397"/>
        </w:trPr>
        <w:tc>
          <w:tcPr>
            <w:tcW w:w="7513" w:type="dxa"/>
          </w:tcPr>
          <w:p w14:paraId="1C9722AD" w14:textId="77777777" w:rsidR="00BC4770" w:rsidRDefault="00BC4770" w:rsidP="00BC47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1A08C8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Baran J.,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Cierpiałowska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T., Mikrut A. (red.):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 Teoria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i praktyka oddziaływań profilaktyczno-wspierających rozwój osób z niepełnosprawnością.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14:paraId="1ACFDADE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Poznanie ucznia szkoły specjalnej.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330C3404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Lew-Koralewicz A.,: Zachowania trudne u małych dzieci z zaburzeniami rozwoju. Rzeszów 2017.</w:t>
            </w:r>
          </w:p>
          <w:p w14:paraId="76344E39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Z.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Pedagog specjalny w procesie edukacji, rehabilitacji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i resocjalizacji</w:t>
            </w:r>
            <w:r w:rsidRPr="00797538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4FA9D991" w14:textId="77777777" w:rsidR="00BC4770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Ozga A., Kurtek P.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Dziecko ze specjalnymi potrzebami edukacyjnymi w ekosystemie</w:t>
            </w:r>
            <w:r w:rsidRPr="00797538">
              <w:rPr>
                <w:rFonts w:ascii="Corbel" w:hAnsi="Corbel"/>
                <w:sz w:val="24"/>
                <w:szCs w:val="24"/>
              </w:rPr>
              <w:t>. Kielce 2005.</w:t>
            </w:r>
          </w:p>
          <w:p w14:paraId="420C6911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Sobczak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BieńkowskaK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I, Grot—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Mrozicka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16593E">
              <w:rPr>
                <w:rFonts w:ascii="Corbel" w:hAnsi="Corbel"/>
                <w:i/>
                <w:sz w:val="24"/>
                <w:szCs w:val="24"/>
              </w:rPr>
              <w:t xml:space="preserve">Wsparcie wczesnorozwojowe dzieci z </w:t>
            </w:r>
            <w:proofErr w:type="spellStart"/>
            <w:r w:rsidRPr="0016593E">
              <w:rPr>
                <w:rFonts w:ascii="Corbel" w:hAnsi="Corbel"/>
                <w:i/>
                <w:sz w:val="24"/>
                <w:szCs w:val="24"/>
              </w:rPr>
              <w:t>uszkodzenien</w:t>
            </w:r>
            <w:proofErr w:type="spellEnd"/>
            <w:r w:rsidRPr="0016593E">
              <w:rPr>
                <w:rFonts w:ascii="Corbel" w:hAnsi="Corbel"/>
                <w:i/>
                <w:sz w:val="24"/>
                <w:szCs w:val="24"/>
              </w:rPr>
              <w:t xml:space="preserve"> słuchu i ich rodzin</w:t>
            </w:r>
            <w:r>
              <w:rPr>
                <w:rFonts w:ascii="Corbel" w:hAnsi="Corbel"/>
                <w:sz w:val="24"/>
                <w:szCs w:val="24"/>
              </w:rPr>
              <w:t xml:space="preserve"> (w.) </w:t>
            </w:r>
            <w:r w:rsidRPr="0016593E">
              <w:rPr>
                <w:rFonts w:ascii="Corbel" w:hAnsi="Corbel"/>
                <w:i/>
                <w:sz w:val="24"/>
                <w:szCs w:val="24"/>
              </w:rPr>
              <w:t>Wczesne wspomaganie rozwoju dzieci: konteksty teoretyczne i praktyczne rozwiązania</w:t>
            </w:r>
            <w:r>
              <w:rPr>
                <w:rFonts w:ascii="Corbel" w:hAnsi="Corbel"/>
                <w:sz w:val="24"/>
                <w:szCs w:val="24"/>
              </w:rPr>
              <w:t xml:space="preserve"> (red, nauk:)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 Czyż A. K., Kraków 2021.</w:t>
            </w:r>
          </w:p>
          <w:p w14:paraId="189A121C" w14:textId="77777777" w:rsidR="00243ECC" w:rsidRPr="009C54AE" w:rsidRDefault="00243ECC" w:rsidP="007975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C4770" w:rsidRPr="009C54AE" w14:paraId="3386348A" w14:textId="77777777" w:rsidTr="0071620A">
        <w:trPr>
          <w:trHeight w:val="397"/>
        </w:trPr>
        <w:tc>
          <w:tcPr>
            <w:tcW w:w="7513" w:type="dxa"/>
          </w:tcPr>
          <w:p w14:paraId="536B2006" w14:textId="77777777" w:rsidR="00BC4770" w:rsidRDefault="00BC4770" w:rsidP="00BC47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FB87958" w14:textId="77777777" w:rsidR="00BC4770" w:rsidRPr="00797538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Barłóg K., Mach A.,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-Sobczak M.: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Odkrywanie talentów. Konteksty edukacji i rozwoju.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Rzeszów 2012.</w:t>
            </w:r>
          </w:p>
          <w:p w14:paraId="731405C6" w14:textId="77777777" w:rsidR="00BC4770" w:rsidRPr="00797538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>Chodkowska M., Osik-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Chudowolska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D.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Osoba z upośledzeniem umysłowym w realiach współczesnego świata</w:t>
            </w:r>
            <w:r w:rsidRPr="00797538">
              <w:rPr>
                <w:rFonts w:ascii="Corbel" w:hAnsi="Corbel"/>
                <w:sz w:val="24"/>
                <w:szCs w:val="24"/>
              </w:rPr>
              <w:t>. Kraków 2011.</w:t>
            </w:r>
          </w:p>
          <w:p w14:paraId="622E70D8" w14:textId="77777777" w:rsidR="00BC4770" w:rsidRPr="00797538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>Jakoniuk-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Diallo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A., Kubiak H.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O co pytają rodzice dzieci 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z niepełnosprawnością?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2AABE84F" w14:textId="77777777" w:rsidR="00BC4770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J.,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Parchomiuk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Edukacja i rehabilitacja osób z upośledzeniem umysłowym</w:t>
            </w:r>
            <w:r w:rsidRPr="00797538">
              <w:rPr>
                <w:rFonts w:ascii="Corbel" w:hAnsi="Corbel"/>
                <w:sz w:val="24"/>
                <w:szCs w:val="24"/>
              </w:rPr>
              <w:t>. Lublin 2008.</w:t>
            </w:r>
          </w:p>
          <w:p w14:paraId="1FFBF060" w14:textId="77777777" w:rsidR="00BC4770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Klaczak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M., Majewicz P.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Diagnoza i rewalidacja dziecka ze specjalnymi potrzebami edukacyjnymi</w:t>
            </w:r>
            <w:r w:rsidRPr="00797538">
              <w:rPr>
                <w:rFonts w:ascii="Corbel" w:hAnsi="Corbel"/>
                <w:sz w:val="24"/>
                <w:szCs w:val="24"/>
              </w:rPr>
              <w:t>. Kraków 2006.</w:t>
            </w:r>
          </w:p>
          <w:p w14:paraId="1F4145E7" w14:textId="77777777" w:rsidR="00BC4770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Majewicz P., Mikrut A.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Aktywizacja ucznia z niepełnosprawnością</w:t>
            </w:r>
            <w:r>
              <w:rPr>
                <w:rFonts w:ascii="Corbel" w:hAnsi="Corbel"/>
                <w:i/>
                <w:sz w:val="24"/>
                <w:szCs w:val="24"/>
              </w:rPr>
              <w:br/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 w różnych obszarach jego edukacji</w:t>
            </w:r>
            <w:r w:rsidRPr="00797538">
              <w:rPr>
                <w:rFonts w:ascii="Corbel" w:hAnsi="Corbel"/>
                <w:sz w:val="24"/>
                <w:szCs w:val="24"/>
              </w:rPr>
              <w:t>. Kraków 2012.</w:t>
            </w:r>
          </w:p>
          <w:p w14:paraId="26237D25" w14:textId="77777777" w:rsidR="00BC4770" w:rsidRPr="00797538" w:rsidRDefault="00BC4770" w:rsidP="00BC477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Bidziński K., </w:t>
            </w:r>
            <w:proofErr w:type="spellStart"/>
            <w:r w:rsidRPr="00797538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Pr="00797538">
              <w:rPr>
                <w:rFonts w:ascii="Corbel" w:hAnsi="Corbel"/>
                <w:sz w:val="24"/>
                <w:szCs w:val="24"/>
              </w:rPr>
              <w:t xml:space="preserve"> M.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 xml:space="preserve">O poznawaniu siebie i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lastRenderedPageBreak/>
              <w:t>świata przez dziecko ze specjalnymi potrzebami edukacyjnymi</w:t>
            </w:r>
            <w:r w:rsidRPr="00797538">
              <w:rPr>
                <w:rFonts w:ascii="Corbel" w:hAnsi="Corbel"/>
                <w:sz w:val="24"/>
                <w:szCs w:val="24"/>
              </w:rPr>
              <w:t xml:space="preserve">. Kielce 2008. </w:t>
            </w:r>
          </w:p>
          <w:p w14:paraId="3A84C032" w14:textId="77777777" w:rsidR="00BC4770" w:rsidRPr="00797538" w:rsidRDefault="00BC4770" w:rsidP="00BC477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7538">
              <w:rPr>
                <w:rFonts w:ascii="Corbel" w:hAnsi="Corbel"/>
                <w:sz w:val="24"/>
                <w:szCs w:val="24"/>
              </w:rPr>
              <w:t xml:space="preserve">Pilecka W., Rutkowski M. (red.): </w:t>
            </w:r>
            <w:r w:rsidRPr="00797538">
              <w:rPr>
                <w:rFonts w:ascii="Corbel" w:hAnsi="Corbel"/>
                <w:i/>
                <w:sz w:val="24"/>
                <w:szCs w:val="24"/>
              </w:rPr>
              <w:t>Dziecko ze specjalnymi potrzebami edukacyjnymi w drodze ku dorosłości. Psychopedagogiczne podstawy edukacji, rewalidacji i terapii trudności w uczeniu się</w:t>
            </w:r>
            <w:r w:rsidRPr="00797538">
              <w:rPr>
                <w:rFonts w:ascii="Corbel" w:hAnsi="Corbel"/>
                <w:sz w:val="24"/>
                <w:szCs w:val="24"/>
              </w:rPr>
              <w:t>. Kraków 2009.</w:t>
            </w:r>
          </w:p>
          <w:p w14:paraId="45D26554" w14:textId="77777777" w:rsidR="00BC4770" w:rsidRPr="009C54AE" w:rsidRDefault="00BC4770" w:rsidP="00BC4770">
            <w:pPr>
              <w:spacing w:after="0" w:line="240" w:lineRule="auto"/>
              <w:ind w:right="19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3E9A50A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13D05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C2E4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48EBA" w14:textId="77777777" w:rsidR="0050005A" w:rsidRDefault="0050005A" w:rsidP="00C16ABF">
      <w:pPr>
        <w:spacing w:after="0" w:line="240" w:lineRule="auto"/>
      </w:pPr>
      <w:r>
        <w:separator/>
      </w:r>
    </w:p>
  </w:endnote>
  <w:endnote w:type="continuationSeparator" w:id="0">
    <w:p w14:paraId="4AAA3764" w14:textId="77777777" w:rsidR="0050005A" w:rsidRDefault="0050005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FA11A" w14:textId="77777777" w:rsidR="0050005A" w:rsidRDefault="0050005A" w:rsidP="00C16ABF">
      <w:pPr>
        <w:spacing w:after="0" w:line="240" w:lineRule="auto"/>
      </w:pPr>
      <w:r>
        <w:separator/>
      </w:r>
    </w:p>
  </w:footnote>
  <w:footnote w:type="continuationSeparator" w:id="0">
    <w:p w14:paraId="1F554DB9" w14:textId="77777777" w:rsidR="0050005A" w:rsidRDefault="0050005A" w:rsidP="00C16ABF">
      <w:pPr>
        <w:spacing w:after="0" w:line="240" w:lineRule="auto"/>
      </w:pPr>
      <w:r>
        <w:continuationSeparator/>
      </w:r>
    </w:p>
  </w:footnote>
  <w:footnote w:id="1">
    <w:p w14:paraId="21FE3C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B5D74"/>
    <w:multiLevelType w:val="hybridMultilevel"/>
    <w:tmpl w:val="E3306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0079F2"/>
    <w:multiLevelType w:val="hybridMultilevel"/>
    <w:tmpl w:val="02E2F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F7162"/>
    <w:multiLevelType w:val="hybridMultilevel"/>
    <w:tmpl w:val="379E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9246B"/>
    <w:multiLevelType w:val="hybridMultilevel"/>
    <w:tmpl w:val="8BC6B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23296"/>
    <w:multiLevelType w:val="hybridMultilevel"/>
    <w:tmpl w:val="BA66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A8F"/>
    <w:rsid w:val="00022ECE"/>
    <w:rsid w:val="00042A51"/>
    <w:rsid w:val="00042D2E"/>
    <w:rsid w:val="00044C82"/>
    <w:rsid w:val="00053D26"/>
    <w:rsid w:val="0006117B"/>
    <w:rsid w:val="00070ED6"/>
    <w:rsid w:val="000742DC"/>
    <w:rsid w:val="0008046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5F09"/>
    <w:rsid w:val="000E71B4"/>
    <w:rsid w:val="000F1C57"/>
    <w:rsid w:val="000F5615"/>
    <w:rsid w:val="00124BFF"/>
    <w:rsid w:val="0012560E"/>
    <w:rsid w:val="00127108"/>
    <w:rsid w:val="00134B13"/>
    <w:rsid w:val="0014633C"/>
    <w:rsid w:val="00146BC0"/>
    <w:rsid w:val="00153C41"/>
    <w:rsid w:val="00154381"/>
    <w:rsid w:val="001640A7"/>
    <w:rsid w:val="00164FA7"/>
    <w:rsid w:val="0016593E"/>
    <w:rsid w:val="00166A03"/>
    <w:rsid w:val="00171328"/>
    <w:rsid w:val="001718A7"/>
    <w:rsid w:val="001737CF"/>
    <w:rsid w:val="00176083"/>
    <w:rsid w:val="001770C7"/>
    <w:rsid w:val="00192F37"/>
    <w:rsid w:val="001A70D2"/>
    <w:rsid w:val="001C07B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3ECC"/>
    <w:rsid w:val="00244ABC"/>
    <w:rsid w:val="002502BF"/>
    <w:rsid w:val="00251185"/>
    <w:rsid w:val="002639F6"/>
    <w:rsid w:val="00266195"/>
    <w:rsid w:val="00281FF2"/>
    <w:rsid w:val="002857DE"/>
    <w:rsid w:val="00291567"/>
    <w:rsid w:val="002A22BF"/>
    <w:rsid w:val="002A2389"/>
    <w:rsid w:val="002A671D"/>
    <w:rsid w:val="002A7085"/>
    <w:rsid w:val="002B0FFF"/>
    <w:rsid w:val="002B4D55"/>
    <w:rsid w:val="002B5EA0"/>
    <w:rsid w:val="002B6119"/>
    <w:rsid w:val="002C1F06"/>
    <w:rsid w:val="002D0044"/>
    <w:rsid w:val="002D3375"/>
    <w:rsid w:val="002D73D4"/>
    <w:rsid w:val="002F02A3"/>
    <w:rsid w:val="002F4ABE"/>
    <w:rsid w:val="003018BA"/>
    <w:rsid w:val="0030395F"/>
    <w:rsid w:val="00305C92"/>
    <w:rsid w:val="0031231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190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4F1"/>
    <w:rsid w:val="004968E2"/>
    <w:rsid w:val="004A3EEA"/>
    <w:rsid w:val="004A4D1F"/>
    <w:rsid w:val="004D5282"/>
    <w:rsid w:val="004D5777"/>
    <w:rsid w:val="004E72FC"/>
    <w:rsid w:val="004F1551"/>
    <w:rsid w:val="004F417A"/>
    <w:rsid w:val="004F55A3"/>
    <w:rsid w:val="004F6C6E"/>
    <w:rsid w:val="0050005A"/>
    <w:rsid w:val="0050496F"/>
    <w:rsid w:val="00513B6F"/>
    <w:rsid w:val="00517C63"/>
    <w:rsid w:val="00526C94"/>
    <w:rsid w:val="005363C4"/>
    <w:rsid w:val="00536BDE"/>
    <w:rsid w:val="00543ACC"/>
    <w:rsid w:val="0056696D"/>
    <w:rsid w:val="00566DEC"/>
    <w:rsid w:val="00573EF9"/>
    <w:rsid w:val="0059071A"/>
    <w:rsid w:val="0059484D"/>
    <w:rsid w:val="005A0855"/>
    <w:rsid w:val="005A3196"/>
    <w:rsid w:val="005C080F"/>
    <w:rsid w:val="005C55E5"/>
    <w:rsid w:val="005C696A"/>
    <w:rsid w:val="005C7129"/>
    <w:rsid w:val="005E6E85"/>
    <w:rsid w:val="005F31D2"/>
    <w:rsid w:val="005F44F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C9C"/>
    <w:rsid w:val="0078168C"/>
    <w:rsid w:val="00782EEB"/>
    <w:rsid w:val="00787C2A"/>
    <w:rsid w:val="00790E27"/>
    <w:rsid w:val="007951DB"/>
    <w:rsid w:val="00797538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138"/>
    <w:rsid w:val="008449B3"/>
    <w:rsid w:val="00853B21"/>
    <w:rsid w:val="0085747A"/>
    <w:rsid w:val="00884922"/>
    <w:rsid w:val="00885F64"/>
    <w:rsid w:val="008917F9"/>
    <w:rsid w:val="008A45F7"/>
    <w:rsid w:val="008A655A"/>
    <w:rsid w:val="008B431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5F9"/>
    <w:rsid w:val="009508DF"/>
    <w:rsid w:val="00950DAC"/>
    <w:rsid w:val="00954A07"/>
    <w:rsid w:val="0096453C"/>
    <w:rsid w:val="00984C4A"/>
    <w:rsid w:val="00997F14"/>
    <w:rsid w:val="009A531F"/>
    <w:rsid w:val="009A78D9"/>
    <w:rsid w:val="009C1331"/>
    <w:rsid w:val="009C3E31"/>
    <w:rsid w:val="009C54AE"/>
    <w:rsid w:val="009C788E"/>
    <w:rsid w:val="009D083F"/>
    <w:rsid w:val="009E3B41"/>
    <w:rsid w:val="009E6BA0"/>
    <w:rsid w:val="009F3C5C"/>
    <w:rsid w:val="009F4610"/>
    <w:rsid w:val="00A00ECC"/>
    <w:rsid w:val="00A155EE"/>
    <w:rsid w:val="00A1728F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CA"/>
    <w:rsid w:val="00A84C85"/>
    <w:rsid w:val="00A97DE1"/>
    <w:rsid w:val="00AB053C"/>
    <w:rsid w:val="00AB48D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04F"/>
    <w:rsid w:val="00BC4770"/>
    <w:rsid w:val="00BD3869"/>
    <w:rsid w:val="00BD66E9"/>
    <w:rsid w:val="00BD6FF4"/>
    <w:rsid w:val="00BF2C41"/>
    <w:rsid w:val="00BF60F9"/>
    <w:rsid w:val="00C058B4"/>
    <w:rsid w:val="00C05F44"/>
    <w:rsid w:val="00C131B5"/>
    <w:rsid w:val="00C16ABF"/>
    <w:rsid w:val="00C170AE"/>
    <w:rsid w:val="00C26CB7"/>
    <w:rsid w:val="00C324C1"/>
    <w:rsid w:val="00C36992"/>
    <w:rsid w:val="00C41E24"/>
    <w:rsid w:val="00C56036"/>
    <w:rsid w:val="00C61DC5"/>
    <w:rsid w:val="00C67E92"/>
    <w:rsid w:val="00C70A26"/>
    <w:rsid w:val="00C766DF"/>
    <w:rsid w:val="00C92758"/>
    <w:rsid w:val="00C94A9B"/>
    <w:rsid w:val="00C94B98"/>
    <w:rsid w:val="00C94D5B"/>
    <w:rsid w:val="00CA2B96"/>
    <w:rsid w:val="00CA3A00"/>
    <w:rsid w:val="00CA5089"/>
    <w:rsid w:val="00CA5BF1"/>
    <w:rsid w:val="00CB42CB"/>
    <w:rsid w:val="00CB4CA5"/>
    <w:rsid w:val="00CD6897"/>
    <w:rsid w:val="00CE5BAC"/>
    <w:rsid w:val="00CF25BE"/>
    <w:rsid w:val="00CF78ED"/>
    <w:rsid w:val="00D02B25"/>
    <w:rsid w:val="00D02EBA"/>
    <w:rsid w:val="00D05D7D"/>
    <w:rsid w:val="00D1016A"/>
    <w:rsid w:val="00D17C3C"/>
    <w:rsid w:val="00D26B2C"/>
    <w:rsid w:val="00D30A21"/>
    <w:rsid w:val="00D352C9"/>
    <w:rsid w:val="00D360F6"/>
    <w:rsid w:val="00D425B2"/>
    <w:rsid w:val="00D428D6"/>
    <w:rsid w:val="00D53420"/>
    <w:rsid w:val="00D552B2"/>
    <w:rsid w:val="00D608D1"/>
    <w:rsid w:val="00D616CC"/>
    <w:rsid w:val="00D74119"/>
    <w:rsid w:val="00D8075B"/>
    <w:rsid w:val="00D8678B"/>
    <w:rsid w:val="00DA2114"/>
    <w:rsid w:val="00DD2889"/>
    <w:rsid w:val="00DE09C0"/>
    <w:rsid w:val="00DE0E03"/>
    <w:rsid w:val="00DE4A14"/>
    <w:rsid w:val="00DF320D"/>
    <w:rsid w:val="00DF71C8"/>
    <w:rsid w:val="00E02591"/>
    <w:rsid w:val="00E129B8"/>
    <w:rsid w:val="00E15876"/>
    <w:rsid w:val="00E21E7D"/>
    <w:rsid w:val="00E22FBC"/>
    <w:rsid w:val="00E24BF5"/>
    <w:rsid w:val="00E25338"/>
    <w:rsid w:val="00E3136C"/>
    <w:rsid w:val="00E46289"/>
    <w:rsid w:val="00E51E44"/>
    <w:rsid w:val="00E63348"/>
    <w:rsid w:val="00E77E88"/>
    <w:rsid w:val="00E8107D"/>
    <w:rsid w:val="00E81D14"/>
    <w:rsid w:val="00E960BB"/>
    <w:rsid w:val="00EA2074"/>
    <w:rsid w:val="00EA4832"/>
    <w:rsid w:val="00EA4E9D"/>
    <w:rsid w:val="00EA6737"/>
    <w:rsid w:val="00EB3CDC"/>
    <w:rsid w:val="00EC4899"/>
    <w:rsid w:val="00ED03AB"/>
    <w:rsid w:val="00ED32D2"/>
    <w:rsid w:val="00ED72AE"/>
    <w:rsid w:val="00EE32DE"/>
    <w:rsid w:val="00EE5457"/>
    <w:rsid w:val="00F070AB"/>
    <w:rsid w:val="00F17567"/>
    <w:rsid w:val="00F27A7B"/>
    <w:rsid w:val="00F5182D"/>
    <w:rsid w:val="00F526AF"/>
    <w:rsid w:val="00F617C3"/>
    <w:rsid w:val="00F7066B"/>
    <w:rsid w:val="00F83B28"/>
    <w:rsid w:val="00F850AC"/>
    <w:rsid w:val="00FA46E5"/>
    <w:rsid w:val="00FA695D"/>
    <w:rsid w:val="00FB7DBA"/>
    <w:rsid w:val="00FC1C25"/>
    <w:rsid w:val="00FC3F45"/>
    <w:rsid w:val="00FD1D2C"/>
    <w:rsid w:val="00FD503F"/>
    <w:rsid w:val="00FD7589"/>
    <w:rsid w:val="00FE556D"/>
    <w:rsid w:val="00FF016A"/>
    <w:rsid w:val="00FF1401"/>
    <w:rsid w:val="00FF1B0E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1B69"/>
  <w15:docId w15:val="{A17354D8-D0AC-494E-8A56-63C8FD3D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Grid">
    <w:name w:val="TableGrid"/>
    <w:rsid w:val="00ED72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BA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BA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2A186-B1B7-4DF7-A2CE-07C0A3FC8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1053</Words>
  <Characters>6323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6</cp:revision>
  <cp:lastPrinted>2019-10-19T16:21:00Z</cp:lastPrinted>
  <dcterms:created xsi:type="dcterms:W3CDTF">2024-09-18T17:58:00Z</dcterms:created>
  <dcterms:modified xsi:type="dcterms:W3CDTF">2026-04-30T07:01:00Z</dcterms:modified>
</cp:coreProperties>
</file>